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611" w:rsidRDefault="00C90611" w:rsidP="00276C46">
      <w:pPr>
        <w:ind w:left="11624" w:right="-567"/>
        <w:jc w:val="both"/>
      </w:pPr>
      <w:r>
        <w:t>Приложение 6</w:t>
      </w:r>
    </w:p>
    <w:p w:rsidR="00C90611" w:rsidRDefault="00C90611" w:rsidP="00276C46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r>
        <w:t>обрания</w:t>
      </w:r>
    </w:p>
    <w:p w:rsidR="00C90611" w:rsidRDefault="00C90611" w:rsidP="00276C46">
      <w:pPr>
        <w:ind w:left="11624" w:right="-567"/>
        <w:jc w:val="both"/>
      </w:pPr>
      <w:r>
        <w:t>Озинского муниципального района</w:t>
      </w:r>
    </w:p>
    <w:p w:rsidR="00C90611" w:rsidRDefault="00C90611" w:rsidP="00276C46">
      <w:pPr>
        <w:ind w:left="11624" w:right="-567"/>
        <w:jc w:val="both"/>
      </w:pPr>
      <w:r>
        <w:t>Саратовской области</w:t>
      </w:r>
    </w:p>
    <w:p w:rsidR="00C90611" w:rsidRDefault="00C90611" w:rsidP="00276C46">
      <w:pPr>
        <w:ind w:left="11624"/>
      </w:pPr>
      <w:r>
        <w:t>от 18 декабря 2019 года № 224</w:t>
      </w:r>
    </w:p>
    <w:p w:rsidR="00C90611" w:rsidRPr="00276C46" w:rsidRDefault="00C90611" w:rsidP="00276C46">
      <w:pPr>
        <w:ind w:left="11624" w:right="-567"/>
        <w:jc w:val="both"/>
      </w:pPr>
      <w:r>
        <w:t>(с изменениями от 28 января 2020 года № 231; от 27 марта 2020 года № 240; от 16 июня 2020 года №248, от 29 июля 2020 года № 254; от 26 августа 2020 года № 255от 17 сентября 2020 года № 256</w:t>
      </w:r>
      <w:r w:rsidRPr="00276C46">
        <w:t>)</w:t>
      </w:r>
    </w:p>
    <w:p w:rsidR="00C90611" w:rsidRPr="0095096B" w:rsidRDefault="00C90611" w:rsidP="004B7E93">
      <w:pPr>
        <w:ind w:left="10065" w:firstLine="720"/>
        <w:jc w:val="both"/>
        <w:rPr>
          <w:color w:val="000000"/>
        </w:rPr>
      </w:pPr>
    </w:p>
    <w:p w:rsidR="00C90611" w:rsidRPr="0095096B" w:rsidRDefault="00C9061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C90611" w:rsidRPr="0095096B" w:rsidRDefault="00C9061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90611" w:rsidRPr="0095096B" w:rsidRDefault="00C9061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C90611" w:rsidRPr="009F64D6" w:rsidTr="004B7E93">
        <w:trPr>
          <w:trHeight w:val="838"/>
        </w:trPr>
        <w:tc>
          <w:tcPr>
            <w:tcW w:w="4962" w:type="dxa"/>
            <w:gridSpan w:val="2"/>
          </w:tcPr>
          <w:p w:rsidR="00C90611" w:rsidRPr="009F64D6" w:rsidRDefault="00C90611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90611" w:rsidRPr="009F64D6" w:rsidRDefault="00C906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90611" w:rsidRPr="009F64D6" w:rsidRDefault="00C90611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90611" w:rsidRPr="009F64D6" w:rsidRDefault="00C9061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90611" w:rsidRPr="009F64D6" w:rsidRDefault="00C90611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90611" w:rsidRPr="009F64D6" w:rsidRDefault="00C9061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90611" w:rsidRPr="009F64D6" w:rsidRDefault="00C9061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90611" w:rsidRPr="009F64D6" w:rsidRDefault="00C90611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90611" w:rsidRPr="009F64D6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C90611" w:rsidRPr="009F64D6" w:rsidRDefault="00C9061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C90611" w:rsidRPr="009F64D6" w:rsidRDefault="00C9061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C90611" w:rsidRPr="009F64D6" w:rsidRDefault="00C9061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C90611" w:rsidRPr="009F64D6" w:rsidRDefault="00C9061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C90611" w:rsidRPr="009F64D6" w:rsidRDefault="00C9061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C90611" w:rsidRPr="009F64D6" w:rsidRDefault="00C9061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C90611" w:rsidRPr="009F64D6" w:rsidRDefault="00C9061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C90611" w:rsidRPr="009F64D6" w:rsidRDefault="00C9061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C90611" w:rsidRPr="009F64D6" w:rsidRDefault="00C906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>
              <w:rPr>
                <w:b/>
              </w:rPr>
              <w:t>58627,7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05 0 00 00000</w:t>
            </w:r>
          </w:p>
          <w:p w:rsidR="00C90611" w:rsidRPr="009F64D6" w:rsidRDefault="00C9061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D35B9">
            <w:pPr>
              <w:jc w:val="center"/>
            </w:pPr>
            <w:r w:rsidRPr="009F64D6">
              <w:t>05 0 01 00000</w:t>
            </w:r>
          </w:p>
          <w:p w:rsidR="00C90611" w:rsidRPr="009F64D6" w:rsidRDefault="00C9061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05315">
            <w:pPr>
              <w:jc w:val="center"/>
            </w:pPr>
            <w:r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2BDC">
            <w:pPr>
              <w:jc w:val="center"/>
            </w:pPr>
            <w:r>
              <w:t>54349,9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41067,0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26677,6</w:t>
            </w:r>
          </w:p>
          <w:p w:rsidR="00C90611" w:rsidRPr="009F64D6" w:rsidRDefault="00C90611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>
              <w:t>19869,7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A41CDB">
            <w:pPr>
              <w:jc w:val="center"/>
            </w:pPr>
            <w:r>
              <w:t>16829,7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F3FD3">
            <w:pPr>
              <w:jc w:val="center"/>
            </w:pPr>
            <w:r w:rsidRPr="002776B4">
              <w:t>16829,7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F3FD3">
            <w:pPr>
              <w:jc w:val="center"/>
            </w:pPr>
            <w:r w:rsidRPr="002776B4">
              <w:t>16829,7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F3FD3">
            <w:pPr>
              <w:jc w:val="center"/>
            </w:pPr>
            <w:r w:rsidRPr="002776B4">
              <w:t>16829,7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3D1E0B" w:rsidRDefault="00C9061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3D1E0B" w:rsidRDefault="00C9061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3D1E0B" w:rsidRDefault="00C9061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3D1E0B" w:rsidRDefault="00C9061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CE5BD9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326D0" w:rsidRDefault="00C90611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B1187E" w:rsidRDefault="00C90611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A41CDB" w:rsidRDefault="00C9061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A41CDB" w:rsidRDefault="00C9061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A41CDB" w:rsidRDefault="00C9061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>
              <w:t>6807,9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jc w:val="center"/>
            </w:pPr>
            <w:r>
              <w:t>6603,0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jc w:val="center"/>
            </w:pPr>
            <w:r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F3FD3">
            <w:pPr>
              <w:jc w:val="center"/>
            </w:pPr>
            <w:r w:rsidRPr="0057559C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F3FD3">
            <w:pPr>
              <w:jc w:val="center"/>
            </w:pPr>
            <w:r w:rsidRPr="0057559C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2A253A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A253A" w:rsidRDefault="00C90611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B1187E" w:rsidRDefault="00C90611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A253A" w:rsidRDefault="00C9061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E5BD9" w:rsidRDefault="00C90611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371B">
            <w:pPr>
              <w:jc w:val="center"/>
            </w:pPr>
            <w:r w:rsidRPr="009F64D6">
              <w:t>15577,3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15577,3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FA3282" w:rsidRDefault="00C90611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15110,0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15110,0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15110,0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371B">
            <w:pPr>
              <w:jc w:val="center"/>
            </w:pPr>
            <w:r w:rsidRPr="009F64D6">
              <w:t>467,3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467,3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467,3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EF3FD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F3FD3" w:rsidRDefault="00C90611" w:rsidP="007B56E6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EF3FD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F3FD3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F3FD3" w:rsidRDefault="00C90611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EF3FD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F3FD3" w:rsidRDefault="00C90611" w:rsidP="00525A3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F3FD3" w:rsidRDefault="00C90611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F3FD3" w:rsidRDefault="00C90611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F3FD3" w:rsidRDefault="00C90611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F3FD3" w:rsidRDefault="00C90611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F3FD3" w:rsidRDefault="00C90611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13282,9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E108B">
            <w:pPr>
              <w:jc w:val="center"/>
            </w:pPr>
            <w:r w:rsidRPr="009F64D6">
              <w:t>05 0 00 00000</w:t>
            </w:r>
          </w:p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E108B">
            <w:pPr>
              <w:jc w:val="center"/>
            </w:pPr>
            <w:r w:rsidRPr="009F64D6">
              <w:t>05 0 01 00000</w:t>
            </w:r>
          </w:p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E108B">
            <w:pPr>
              <w:jc w:val="center"/>
            </w:pPr>
            <w:r w:rsidRPr="009F64D6">
              <w:t>05 0 01 72300</w:t>
            </w:r>
          </w:p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E108B">
            <w:pPr>
              <w:jc w:val="center"/>
            </w:pPr>
            <w:r w:rsidRPr="009F64D6">
              <w:t>05 0 01 72300</w:t>
            </w:r>
          </w:p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E108B">
            <w:pPr>
              <w:jc w:val="center"/>
            </w:pPr>
            <w:r w:rsidRPr="009F64D6">
              <w:t>05 0 01 72300</w:t>
            </w:r>
          </w:p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90611" w:rsidRPr="009F64D6" w:rsidRDefault="00C90611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13D8F">
            <w:pPr>
              <w:jc w:val="center"/>
            </w:pPr>
            <w:r>
              <w:t>647,9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13D8F">
            <w:pPr>
              <w:jc w:val="center"/>
            </w:pPr>
            <w:r>
              <w:t>647,9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1819,6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56A2B">
            <w:pPr>
              <w:jc w:val="center"/>
            </w:pPr>
            <w:r>
              <w:t>1819,6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56A2B">
            <w:pPr>
              <w:jc w:val="center"/>
            </w:pPr>
            <w:r>
              <w:t>1819,6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1561,0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1561,0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9515,6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9515,6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9375,6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E0F61">
            <w:pPr>
              <w:jc w:val="center"/>
            </w:pPr>
            <w:r>
              <w:t>9375,6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>
              <w:rPr>
                <w:b/>
              </w:rPr>
              <w:t>9468,5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5544,0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5544,0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709,5</w:t>
            </w:r>
          </w:p>
        </w:tc>
      </w:tr>
      <w:tr w:rsidR="00C90611" w:rsidRPr="009F64D6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6D6E">
            <w:pPr>
              <w:jc w:val="center"/>
            </w:pPr>
            <w:r w:rsidRPr="009F64D6">
              <w:t>709,5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709,5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709,5</w:t>
            </w:r>
          </w:p>
        </w:tc>
      </w:tr>
      <w:tr w:rsidR="00C90611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709,5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4884,0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0C186F">
            <w:pPr>
              <w:jc w:val="center"/>
            </w:pPr>
            <w:r w:rsidRPr="00E21DF0">
              <w:t>4884,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0C186F">
            <w:pPr>
              <w:jc w:val="center"/>
            </w:pPr>
            <w:r w:rsidRPr="00E21DF0">
              <w:t>4884,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3846,5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3846,5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766D33" w:rsidRDefault="00C90611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2B14">
            <w:pPr>
              <w:overflowPunct/>
              <w:autoSpaceDE/>
              <w:adjustRightInd/>
              <w:jc w:val="center"/>
            </w:pP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766D33" w:rsidRDefault="00C90611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2B14">
            <w:pPr>
              <w:overflowPunct/>
              <w:autoSpaceDE/>
              <w:adjustRightInd/>
              <w:jc w:val="center"/>
            </w:pP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17F2B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3908,5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3390,2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3390,2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3390,2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3390,2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23D3A">
            <w:pPr>
              <w:jc w:val="center"/>
            </w:pPr>
            <w:r w:rsidRPr="009F64D6">
              <w:t>2500,0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2500,0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2500,0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890,2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890,2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890,2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0C186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0C186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0C186F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>
              <w:rPr>
                <w:b/>
              </w:rPr>
              <w:t>61171,8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26822,2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1542,1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1542,1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1542,1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1542,1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1542,1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1542,1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14605,8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16035,7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2082,3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2060,0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294,3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294,3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294,3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269,3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588,5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538,5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538,5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22,3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22,3</w:t>
            </w:r>
          </w:p>
        </w:tc>
      </w:tr>
      <w:tr w:rsidR="00C90611" w:rsidRPr="009F64D6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12523,5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13953,4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12523,5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13953,4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12449,7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13893,4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12399,1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13875,4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186F">
            <w:pPr>
              <w:jc w:val="center"/>
            </w:pPr>
            <w:r>
              <w:t>12399,1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13875,4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18,0</w:t>
            </w:r>
          </w:p>
        </w:tc>
      </w:tr>
      <w:tr w:rsidR="00C90611" w:rsidRPr="009F64D6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18,0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20E40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20E40">
            <w:pPr>
              <w:jc w:val="center"/>
            </w:pPr>
            <w:r w:rsidRPr="009F64D6">
              <w:t>60,0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C06CF9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0B1EFC" w:rsidRDefault="00C90611" w:rsidP="00766D3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0B1EFC" w:rsidRDefault="00C90611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0B1EFC" w:rsidRDefault="00C90611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0B1EFC" w:rsidRDefault="00C90611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0B1EFC" w:rsidRDefault="00C90611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35AF0">
            <w:pPr>
              <w:jc w:val="center"/>
            </w:pPr>
            <w:r w:rsidRPr="009F64D6">
              <w:t>40,0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40,0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444E1">
            <w:pPr>
              <w:jc w:val="center"/>
            </w:pPr>
            <w:r>
              <w:t>10737,0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E4B07">
            <w:pPr>
              <w:jc w:val="center"/>
            </w:pPr>
            <w:r w:rsidRPr="009F64D6">
              <w:t>347,6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347,6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jc w:val="center"/>
            </w:pPr>
            <w:r w:rsidRPr="009F64D6">
              <w:t>337,1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337,1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337,1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90611" w:rsidRPr="009F64D6" w:rsidRDefault="00C9061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549A4">
            <w:pPr>
              <w:jc w:val="center"/>
            </w:pPr>
            <w:r w:rsidRPr="009F64D6">
              <w:t>10,5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10,5</w:t>
            </w:r>
          </w:p>
        </w:tc>
      </w:tr>
      <w:tr w:rsidR="00C90611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110</w:t>
            </w:r>
          </w:p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10,5</w:t>
            </w:r>
          </w:p>
        </w:tc>
      </w:tr>
      <w:tr w:rsidR="00C90611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E61E5" w:rsidRDefault="00C90611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</w:tr>
      <w:tr w:rsidR="00C90611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396B4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E61E5" w:rsidRDefault="00C90611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E61E5" w:rsidRDefault="00C90611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E61E5" w:rsidRDefault="00C90611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E61E5" w:rsidRDefault="00C90611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7679,2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3041,4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927,2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780,0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927,2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780,0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804,1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710,0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804,1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710,0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123,1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940,5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695,7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940,5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695,7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560,7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560,7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423,0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423,0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135,0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5811,5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1565,7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5756,5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1515,7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4108,0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1415,7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4108,0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1415,7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8A504F" w:rsidRDefault="00C90611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8A504F" w:rsidRDefault="00C90611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8A504F" w:rsidRDefault="00C90611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F78A3" w:rsidRDefault="00C90611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473,3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F78A3" w:rsidRDefault="00C90611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473,3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F78A3" w:rsidRDefault="00C90611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F78A3" w:rsidRDefault="00C90611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666A8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666A8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666A8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666A8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3B34C7" w:rsidRDefault="00C90611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3B34C7" w:rsidRDefault="00C90611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900,0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600,0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300,0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200,7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16939,4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16939,4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16939,4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16939,4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16939,4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16939,4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0758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873EF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F60D4D" w:rsidRDefault="00C90611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BB364E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B364E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1240,5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157EB">
            <w:pPr>
              <w:jc w:val="center"/>
            </w:pPr>
            <w:r w:rsidRPr="009F64D6">
              <w:t>500,0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1B71D1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D767BF" w:rsidRDefault="00C90611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B16F2" w:rsidRDefault="00C90611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D767BF" w:rsidRDefault="00C90611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74097" w:rsidRDefault="00C90611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D767BF" w:rsidRDefault="00C90611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D767BF" w:rsidRDefault="00C90611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9710C" w:rsidRDefault="00C90611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D767BF" w:rsidRDefault="00C90611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AE6BA1" w:rsidRDefault="00C90611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437B0" w:rsidRDefault="00C90611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147D5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3959,3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200,0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2368,6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1996,0</w:t>
            </w:r>
          </w:p>
        </w:tc>
      </w:tr>
      <w:tr w:rsidR="00C90611" w:rsidRPr="009F64D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11" w:rsidRPr="009F64D6" w:rsidRDefault="00C90611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1842,0</w:t>
            </w:r>
          </w:p>
        </w:tc>
      </w:tr>
      <w:tr w:rsidR="00C90611" w:rsidRPr="009F64D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11" w:rsidRPr="009F64D6" w:rsidRDefault="00C90611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1842,0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1842,0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32,6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32,6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1809,4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1809,4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154,0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437B0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154,0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5,4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5,4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148,6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148,6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64,1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D57D53" w:rsidRDefault="00C90611" w:rsidP="001B71D1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D57D53" w:rsidRDefault="00C90611" w:rsidP="001B71D1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292382,3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>
              <w:rPr>
                <w:bCs/>
              </w:rPr>
              <w:t>287457,1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300F3">
            <w:pPr>
              <w:jc w:val="center"/>
              <w:rPr>
                <w:bCs/>
              </w:rPr>
            </w:pPr>
            <w:r>
              <w:rPr>
                <w:bCs/>
              </w:rPr>
              <w:t>80127,7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</w:pPr>
            <w:r w:rsidRPr="009F64D6">
              <w:t>75350,2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  <w:rPr>
                <w:bCs/>
              </w:rPr>
            </w:pPr>
            <w:r>
              <w:rPr>
                <w:bCs/>
              </w:rPr>
              <w:t>4367,7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>
              <w:rPr>
                <w:bCs/>
              </w:rPr>
              <w:t>4367,7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6C0A9E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6C0A9E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90611" w:rsidRPr="009F64D6" w:rsidRDefault="00C9061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300F3">
            <w:pPr>
              <w:jc w:val="center"/>
              <w:rPr>
                <w:bCs/>
              </w:rPr>
            </w:pPr>
            <w:r>
              <w:rPr>
                <w:bCs/>
              </w:rPr>
              <w:t>75760,0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</w:pPr>
            <w:r w:rsidRPr="009F64D6">
              <w:t>70986,7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75760,0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70986,7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>
              <w:rPr>
                <w:bCs/>
              </w:rPr>
              <w:t>26228,4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</w:pPr>
            <w:r w:rsidRPr="009F64D6">
              <w:t>22221,9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34ED9">
            <w:pPr>
              <w:jc w:val="center"/>
            </w:pPr>
            <w:r>
              <w:rPr>
                <w:bCs/>
              </w:rPr>
              <w:t>26228,4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04E5E">
            <w:pPr>
              <w:jc w:val="center"/>
            </w:pPr>
            <w:r w:rsidRPr="009F64D6">
              <w:t>22221,9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870564">
              <w:rPr>
                <w:bCs/>
              </w:rPr>
              <w:t>26228,4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04E5E">
            <w:pPr>
              <w:jc w:val="center"/>
            </w:pPr>
            <w:r w:rsidRPr="009F64D6">
              <w:t>22221,9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870564">
              <w:rPr>
                <w:bCs/>
              </w:rPr>
              <w:t>26228,4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04E5E">
            <w:pPr>
              <w:jc w:val="center"/>
            </w:pPr>
            <w:r w:rsidRPr="009F64D6">
              <w:t>22221,9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>
              <w:rPr>
                <w:bCs/>
              </w:rPr>
              <w:t>49331,6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48764,8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  <w:rPr>
                <w:bCs/>
              </w:rPr>
            </w:pPr>
            <w:r>
              <w:rPr>
                <w:bCs/>
              </w:rPr>
              <w:t>190006,9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  <w:rPr>
                <w:bCs/>
              </w:rPr>
            </w:pPr>
            <w:r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E4B07">
            <w:pPr>
              <w:jc w:val="center"/>
            </w:pPr>
            <w:r w:rsidRPr="009F64D6">
              <w:t>359,4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359,4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7761">
            <w:pPr>
              <w:jc w:val="center"/>
            </w:pPr>
            <w:r w:rsidRPr="009F64D6">
              <w:t>348,6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348,6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348,6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90611" w:rsidRPr="009F64D6" w:rsidRDefault="00C9061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C7761">
            <w:pPr>
              <w:jc w:val="center"/>
            </w:pPr>
            <w:r w:rsidRPr="009F64D6">
              <w:t>10,8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</w:pPr>
            <w:r w:rsidRPr="009F64D6">
              <w:t>10,8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81EB0">
            <w:pPr>
              <w:jc w:val="center"/>
              <w:rPr>
                <w:bCs/>
              </w:rPr>
            </w:pPr>
            <w:r>
              <w:rPr>
                <w:bCs/>
              </w:rPr>
              <w:t>189647,8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B6164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189647,8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17870,6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646326">
              <w:rPr>
                <w:bCs/>
              </w:rPr>
              <w:t>17870,6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646326">
              <w:rPr>
                <w:bCs/>
              </w:rPr>
              <w:t>17870,6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646326">
              <w:rPr>
                <w:bCs/>
              </w:rPr>
              <w:t>17870,6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158765,4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199842,9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FA3282" w:rsidRDefault="00C90611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84180F"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B6164" w:rsidRDefault="00C90611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B6164" w:rsidRDefault="00C90611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B6164" w:rsidRDefault="00C90611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15368" w:rsidRDefault="00C90611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15368" w:rsidRDefault="00C90611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515368" w:rsidRDefault="00C90611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B6164" w:rsidRDefault="00C90611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B6164" w:rsidRDefault="00C90611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07072A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B6164" w:rsidRDefault="00C90611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07072A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97901" w:rsidRDefault="00C90611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97901" w:rsidRDefault="00C90611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97901" w:rsidRDefault="00C90611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170875" w:rsidRDefault="00C90611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170875" w:rsidRDefault="00C9061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170875" w:rsidRDefault="00C9061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C90611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2499,2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1557,3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973,0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>
              <w:rPr>
                <w:bCs/>
              </w:rPr>
              <w:t>1557,3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955E36">
            <w:pPr>
              <w:jc w:val="center"/>
            </w:pPr>
            <w:r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C52B34"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C52B34"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551135">
            <w:pPr>
              <w:jc w:val="center"/>
            </w:pPr>
            <w:r w:rsidRPr="00C52B34"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973,0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A2C0A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534,0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534,0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FA3282" w:rsidRDefault="00C90611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1187E">
            <w:pPr>
              <w:jc w:val="center"/>
            </w:pPr>
            <w:r w:rsidRPr="009F64D6">
              <w:t>520,0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520,0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520,0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F1B39" w:rsidRDefault="00C90611" w:rsidP="00DD3F78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F1B39" w:rsidRDefault="00C90611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2F1B39" w:rsidRDefault="00C90611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1292,5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470,4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470,4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456,3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456,3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456,3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90611" w:rsidRPr="009F64D6" w:rsidRDefault="00C9061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14,1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822,1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822,1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822,1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822,1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822,1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90611" w:rsidRPr="009F64D6" w:rsidRDefault="00C9061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C90611" w:rsidRPr="009F64D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11" w:rsidRPr="009F64D6" w:rsidRDefault="00C90611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C90611" w:rsidRPr="009F64D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11" w:rsidRPr="009F64D6" w:rsidRDefault="00C90611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174,4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174,4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1505,8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5030,6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5030,6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603,4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603,4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2848,2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2848,2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3377,5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618,1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618,1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C90611" w:rsidRPr="009F64D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11" w:rsidRPr="009F64D6" w:rsidRDefault="00C90611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90611" w:rsidRPr="009F64D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11" w:rsidRPr="009F64D6" w:rsidRDefault="00C90611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7620,1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6924,3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>
              <w:t>6924,3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463,9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463,9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450,0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450,0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90611" w:rsidRPr="009F64D6" w:rsidRDefault="00C9061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13,9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13,9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6460,4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3702,0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A10E54">
            <w:pPr>
              <w:jc w:val="center"/>
            </w:pPr>
            <w:r>
              <w:t>6460,4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3702,0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A10E54">
            <w:pPr>
              <w:jc w:val="center"/>
            </w:pPr>
            <w:r>
              <w:t>6430,4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3702,0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13530">
            <w:pPr>
              <w:jc w:val="center"/>
            </w:pPr>
            <w:r w:rsidRPr="006C2869">
              <w:t>6430,4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3702,0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13530">
            <w:pPr>
              <w:jc w:val="center"/>
            </w:pPr>
            <w:r w:rsidRPr="006C2869">
              <w:t>6430,4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3702,0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C13530">
            <w:pPr>
              <w:jc w:val="center"/>
            </w:pPr>
            <w:r w:rsidRPr="006C2869">
              <w:t>6430,4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7531F">
            <w:pPr>
              <w:jc w:val="center"/>
            </w:pPr>
            <w:r>
              <w:t>3702,0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507EE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A10E54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47531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857582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1E673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ED2F14" w:rsidRDefault="00C90611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3E050B" w:rsidRDefault="00C90611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E0AB2" w:rsidRDefault="00C90611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E0AB2" w:rsidRDefault="00C90611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6E0AB2" w:rsidRDefault="00C90611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Default="00C9061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4C25CF">
            <w:pPr>
              <w:jc w:val="center"/>
            </w:pPr>
            <w:r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541,1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7B56E6">
            <w:pPr>
              <w:jc w:val="center"/>
            </w:pPr>
            <w:r w:rsidRPr="009F64D6">
              <w:t>-</w:t>
            </w:r>
          </w:p>
        </w:tc>
      </w:tr>
      <w:tr w:rsidR="00C90611" w:rsidRPr="00CB4D1A" w:rsidTr="005C0EEC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429270,4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9F64D6" w:rsidRDefault="00C9061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90611" w:rsidRPr="00CB4D1A" w:rsidRDefault="00C9061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C90611" w:rsidRDefault="00C90611" w:rsidP="00F13092"/>
    <w:sectPr w:rsidR="00C90611" w:rsidSect="00D51437">
      <w:pgSz w:w="16840" w:h="11907" w:orient="landscape" w:code="9"/>
      <w:pgMar w:top="113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2727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86F"/>
    <w:rsid w:val="000C1FB6"/>
    <w:rsid w:val="000C2116"/>
    <w:rsid w:val="000C5428"/>
    <w:rsid w:val="000C7761"/>
    <w:rsid w:val="000D00A4"/>
    <w:rsid w:val="000D0DDC"/>
    <w:rsid w:val="000D28F2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5768A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E673F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76C46"/>
    <w:rsid w:val="002776B4"/>
    <w:rsid w:val="00280C3B"/>
    <w:rsid w:val="00283661"/>
    <w:rsid w:val="002844A4"/>
    <w:rsid w:val="00284E2B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59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6326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0A9E"/>
    <w:rsid w:val="006C1648"/>
    <w:rsid w:val="006C2869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4EBA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3EDC"/>
    <w:rsid w:val="0076633A"/>
    <w:rsid w:val="00766D33"/>
    <w:rsid w:val="00770FA0"/>
    <w:rsid w:val="007726A9"/>
    <w:rsid w:val="00772A27"/>
    <w:rsid w:val="00772A40"/>
    <w:rsid w:val="00777544"/>
    <w:rsid w:val="00777F92"/>
    <w:rsid w:val="007814F5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0564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5B1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6B4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E6E0B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55FD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2B3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0611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18E"/>
    <w:rsid w:val="00D1184A"/>
    <w:rsid w:val="00D13B8F"/>
    <w:rsid w:val="00D1488E"/>
    <w:rsid w:val="00D14EC1"/>
    <w:rsid w:val="00D15125"/>
    <w:rsid w:val="00D151D9"/>
    <w:rsid w:val="00D15E2B"/>
    <w:rsid w:val="00D220D1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1437"/>
    <w:rsid w:val="00D55DA6"/>
    <w:rsid w:val="00D57D53"/>
    <w:rsid w:val="00D616C3"/>
    <w:rsid w:val="00D61C83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1DF0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46F1D"/>
    <w:rsid w:val="00E51868"/>
    <w:rsid w:val="00E52E62"/>
    <w:rsid w:val="00E57011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3092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1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9578</TotalTime>
  <Pages>36</Pages>
  <Words>13250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343</cp:revision>
  <cp:lastPrinted>2019-11-14T06:46:00Z</cp:lastPrinted>
  <dcterms:created xsi:type="dcterms:W3CDTF">2017-11-02T11:45:00Z</dcterms:created>
  <dcterms:modified xsi:type="dcterms:W3CDTF">2020-10-12T11:56:00Z</dcterms:modified>
</cp:coreProperties>
</file>